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การขอต่ออายุใบอนุญาตขายเครื่องมือแพทย์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73104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</w:r>
      <w:r w:rsidR="004709C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A42A30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การขอต่ออายุใบอนุญาตขายเครื่องมือแพทย์</w:t>
      </w:r>
    </w:p>
    <w:p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73104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</w:r>
      <w:r w:rsidR="004709C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CF68E2">
        <w:tc>
          <w:tcPr>
            <w:tcW w:w="675" w:type="dxa"/>
          </w:tcPr>
          <w:p w:rsidR="00394708" w:rsidRPr="0087182F" w:rsidRDefault="00394708" w:rsidP="00CF68E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F408B5" w:rsidP="00F408B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.2551</w:t>
            </w:r>
          </w:p>
        </w:tc>
      </w:tr>
      <w:tr w:rsidR="0087182F" w:rsidRPr="0087182F" w:rsidTr="00CF68E2">
        <w:tc>
          <w:tcPr>
            <w:tcW w:w="675" w:type="dxa"/>
          </w:tcPr>
          <w:p w:rsidR="00394708" w:rsidRPr="0087182F" w:rsidRDefault="00394708" w:rsidP="00CF68E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F408B5" w:rsidP="00F408B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 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  <w:tr w:rsidR="0087182F" w:rsidRPr="0087182F" w:rsidTr="00CF68E2">
        <w:tc>
          <w:tcPr>
            <w:tcW w:w="675" w:type="dxa"/>
          </w:tcPr>
          <w:p w:rsidR="00394708" w:rsidRPr="0087182F" w:rsidRDefault="00394708" w:rsidP="00CF68E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F408B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กฎกระทรวงกำหนดค่าธรรมเนียมเกี่ยวกับเครื่องมือแพทย์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๒๕๕๒</w:t>
            </w:r>
          </w:p>
        </w:tc>
      </w:tr>
      <w:tr w:rsidR="0087182F" w:rsidRPr="0087182F" w:rsidTr="00CF68E2">
        <w:tc>
          <w:tcPr>
            <w:tcW w:w="675" w:type="dxa"/>
          </w:tcPr>
          <w:p w:rsidR="00394708" w:rsidRPr="0087182F" w:rsidRDefault="00394708" w:rsidP="00CF68E2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F408B5" w:rsidP="00F408B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ประกาศสำนักงานคณะกรรมการอาหารและยา เรื่อง กำหนดแบบตามกฎกระทรวงการขออนุญาตและการออกใบอนุญาตขายเครื่องมือแพทย์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</w:tbl>
    <w:p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F68E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ส่วนกลาง,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กำหนดระยะเวลาการปฏิบัติราชการเพื่อบริการประชาชนพ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F408B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73104F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="0073104F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73104F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="0073104F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  <w:r w:rsidR="0073104F">
        <w:rPr>
          <w:rFonts w:asciiTheme="minorBidi" w:hAnsiTheme="minorBidi"/>
          <w:b/>
          <w:bCs/>
          <w:sz w:val="32"/>
          <w:szCs w:val="32"/>
          <w:lang w:bidi="th-TH"/>
        </w:rPr>
        <w:t>0</w:t>
      </w:r>
    </w:p>
    <w:p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การขอต่ออายุใบอนุญาตขายเครื่องมือแพทย์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44A1B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4709C5" w:rsidRPr="000C2AAC" w:rsidTr="007C70D5">
        <w:tc>
          <w:tcPr>
            <w:tcW w:w="675" w:type="dxa"/>
          </w:tcPr>
          <w:p w:rsidR="004709C5" w:rsidRPr="000C2AAC" w:rsidRDefault="00C77AEA" w:rsidP="007C70D5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ab/>
            </w:r>
            <w:r w:rsidR="004709C5"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4709C5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4709C5" w:rsidRPr="00E540FF" w:rsidRDefault="004709C5" w:rsidP="007C70D5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      </w:r>
            <w: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 xml:space="preserve">แพร่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/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lang w:bidi="th-TH"/>
              </w:rPr>
              <w:t>OSSC</w:t>
            </w:r>
          </w:p>
          <w:p w:rsidR="004709C5" w:rsidRPr="00E540FF" w:rsidRDefault="004709C5" w:rsidP="007C70D5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E540FF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) </w:t>
            </w:r>
          </w:p>
          <w:p w:rsidR="004709C5" w:rsidRPr="000C2AAC" w:rsidRDefault="004709C5" w:rsidP="007C70D5">
            <w:pPr>
              <w:spacing w:after="160" w:line="259" w:lineRule="auto"/>
              <w:rPr>
                <w:rFonts w:asciiTheme="minorBidi" w:hAnsiTheme="minorBidi"/>
                <w:iCs/>
                <w:sz w:val="32"/>
                <w:szCs w:val="32"/>
              </w:rPr>
            </w:pP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08:30 - 16:30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. 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)</w:t>
            </w:r>
          </w:p>
        </w:tc>
      </w:tr>
    </w:tbl>
    <w:p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F408B5" w:rsidRDefault="00F408B5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รับอนุญาตขายเครื่องมือแพทย์ผู้ใดประสงค์จะขอต่ออายุใบอนุญาตขายเครื่องมือแพทย์ให้ยื่นคำขอต่ออายุใบอนุญาตต่อผู้อนุญาตก่อนวันที่ใบอนุญาตสิ้นอายุโดยสามารถยื่นคำขอได้ภายในระยะเวลา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วันก่อนวันสิ้นอายุ และเพื่อให้สามารถดำเนินการต่ออายุได้ทันก่อนวันสิ้นอายุ ผู้ยื่นคำขอ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ผู้มาติดต่อควรยื่นคำขอก่อนวันที่ใบอนุญาตสิ้นอายุเป็นเวลาไม่น้อยกว่า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301CD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</w:p>
    <w:p w:rsidR="00F408B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สามารถต่ออายุใบอนุญาตขายได้ตั้งแต่เดือนตุลาคม เป็นต้นไป</w:t>
      </w:r>
    </w:p>
    <w:p w:rsidR="00F408B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301CDC">
        <w:rPr>
          <w:rFonts w:asciiTheme="minorBidi" w:hAnsiTheme="minorBidi" w:cs="Cordia New"/>
          <w:noProof/>
          <w:spacing w:val="-6"/>
          <w:sz w:val="32"/>
          <w:szCs w:val="32"/>
          <w:cs/>
          <w:lang w:bidi="th-TH"/>
        </w:rPr>
        <w:t xml:space="preserve">ในกรณีที่ยื่นต่ออายุในช่วงสัปดาห์สุดท้ายของเดือนธันวาคม ระยะเวลาเวลาดำเนินการอาจเกินกว่า </w:t>
      </w:r>
      <w:r w:rsidRPr="00301CDC">
        <w:rPr>
          <w:rFonts w:asciiTheme="minorBidi" w:hAnsiTheme="minorBidi"/>
          <w:noProof/>
          <w:spacing w:val="-6"/>
          <w:sz w:val="32"/>
          <w:szCs w:val="32"/>
        </w:rPr>
        <w:t xml:space="preserve">15 </w:t>
      </w:r>
      <w:r w:rsidRPr="00301CDC">
        <w:rPr>
          <w:rFonts w:asciiTheme="minorBidi" w:hAnsiTheme="minorBidi" w:cs="Cordia New"/>
          <w:noProof/>
          <w:spacing w:val="-6"/>
          <w:sz w:val="32"/>
          <w:szCs w:val="32"/>
          <w:cs/>
          <w:lang w:bidi="th-TH"/>
        </w:rPr>
        <w:t>วันทำ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หน้าที่ของผู้ยื่นคำขอ</w:t>
      </w:r>
      <w:r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ผู้มาติดต่อ ต้องปฏิบัติ</w:t>
      </w:r>
    </w:p>
    <w:p w:rsidR="00F408B5" w:rsidRDefault="00F408B5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ต้องมีความรู้ ความเข้าใจ และศึกษาข้อมูลรายละเอียดเอกสารหลักฐาน ตลอดจนข้อกำหนดตามกฎหมายที่เกี่ยวข้องกับเครื่องมือแพทย์ที่จะยื่นคำขอฯ อย่างเข้าใจ ชัดเจน</w:t>
      </w:r>
    </w:p>
    <w:p w:rsidR="00F408B5" w:rsidRDefault="00F408B5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ต้องจัดทำและจัดเตรียมเอกสารหลักฐานตามข้อกำหนดของแบบคำขอ</w:t>
      </w:r>
    </w:p>
    <w:p w:rsidR="00F408B5" w:rsidRDefault="00F408B5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ตรวจสอบเอกสารและให้ข้อมูลรายละเอียดของเครื่องมือแพทย์ที่ประสงค์จะยื่นคำขอตามแบบตรวจรับคำขอ</w:t>
      </w:r>
    </w:p>
    <w:p w:rsidR="00F408B5" w:rsidRDefault="00F408B5" w:rsidP="00F408B5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ชี้แจงให้ข้อมูลรายละเอียดเอกสารหลักฐานที่เกี่ยวข้องกับเครื่องมือแพทย์ที่ประสงค์จะยื่นคำขอต่อเจ้าหน้าที่ได้อย่างเข้าใจ ชัดเจน ครบถ้วน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CF68E2" w:rsidP="00F408B5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13.  </w:t>
      </w:r>
      <w:r w:rsidR="0065175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F408B5">
        <w:tc>
          <w:tcPr>
            <w:tcW w:w="675" w:type="dxa"/>
          </w:tcPr>
          <w:p w:rsidR="00313D38" w:rsidRPr="00AC4ACB" w:rsidRDefault="00313D38" w:rsidP="00F408B5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44A1B" w:rsidRDefault="00313D38" w:rsidP="00313D3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ผู้ยื่นคำขอยื่นคำขอต่ออายุใบอนุญาตขายเครื่องมือแพทย์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เจ้าหน้าที่ตรวจสอบเอกสารให้ครบถ้วนถูกต้องตามหลักเกณฑ์และเงื่อนไข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="0073104F"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  <w:t xml:space="preserve"> </w:t>
            </w:r>
            <w:r w:rsidR="0073104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ออกบัตรรับเรื่อง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ชำระค่าธรรมเนียมคำขอ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และค่า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ใบอนุญาตขาย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(1,000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(4)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 นำ</w:t>
            </w:r>
            <w:r w:rsidR="00F408B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ใบเสร็จ</w:t>
            </w:r>
          </w:p>
          <w:p w:rsidR="00313D38" w:rsidRPr="000C2AAC" w:rsidRDefault="00F408B5" w:rsidP="00313D38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รับเงินมารับบัตรรับคำขอ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(5) 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หัวหน้ากลุ่มตรวจสอบความถูกต้อง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344A1B" w:rsidRDefault="00344A1B" w:rsidP="00452B6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sz w:val="32"/>
                <w:szCs w:val="32"/>
              </w:rPr>
              <w:lastRenderedPageBreak/>
              <w:t xml:space="preserve">2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73104F" w:rsidRPr="000C2AAC" w:rsidRDefault="0073104F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กรณีคำขอไม่ถูกต้อง หรือเอกสารไม่ครบถ้วน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เจ้าหน้าที่แจ้งผู้ยื่นคำขอแก้ไขหรือยื่นเอกสารเพิ่มเติมในขณะนั้น หากผู้ยื่นคำขอไม่สามารถแก้ไขหรือยื่นเอกสารหลักฐาน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เพิ่มเติมได้ในขณะนั้น ให้เจ้าหน้าที่ทำบันทึกความบกพร่องและรายการเอกสารหรือหลักฐานที่จะต้องยื่นเพิ่มเติม พร้อมทั้งกำหนดระยะเวลาที่ผู้ยื่นคำขอจะต้องดำเนินการแก้ไขหรือยื่นเอกสารหลักฐานเพิ่มเติมไว้ในแบบบันทึกความบกพร่อง โดยให้เจ้าหน้าที่และผู้ยื่นคำขอลงนามไว้ในบันทึกนั้น แล้วมอบสำเนาบันทึกความบกพร่องดังกล่าวให้ผู้ยื่นคำขอ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F408B5">
        <w:tc>
          <w:tcPr>
            <w:tcW w:w="675" w:type="dxa"/>
          </w:tcPr>
          <w:p w:rsidR="00313D38" w:rsidRPr="00AC4ACB" w:rsidRDefault="00313D38" w:rsidP="00F408B5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เจ้าหน้าที่เสนอเพื่อลงนามในสลักหลังใบอนุญาตขาย ตามลำดับ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73104F" w:rsidRPr="000C2AAC" w:rsidRDefault="0073104F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F408B5">
        <w:tc>
          <w:tcPr>
            <w:tcW w:w="675" w:type="dxa"/>
          </w:tcPr>
          <w:p w:rsidR="00313D38" w:rsidRPr="00AC4ACB" w:rsidRDefault="00313D38" w:rsidP="00F408B5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ผู้ยื่นคำขอนำ</w:t>
            </w:r>
            <w:r w:rsidR="00344A1B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ใบเสร็จรับเงิน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คำขอมาแสดงเพื่อขอรับใบอนุญาตขายเครื่องมือแพทย์จากเจ้าหน้าที่</w:t>
            </w:r>
            <w:r w:rsidR="0073104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344A1B" w:rsidRDefault="00344A1B" w:rsidP="00344A1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>0</w:t>
            </w:r>
            <w:r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73104F" w:rsidRPr="000C2AAC" w:rsidRDefault="0073104F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ระยะเวลาขึ้นกับ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การดำเนินการของผู้ยื่นคำขอ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CF68E2" w:rsidRDefault="00CF68E2" w:rsidP="00CF68E2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14.  </w:t>
      </w:r>
      <w:r w:rsidR="0085230C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04311F">
        <w:rPr>
          <w:rFonts w:asciiTheme="minorBidi" w:hAnsiTheme="minorBidi" w:hint="cs"/>
          <w:noProof/>
          <w:sz w:val="32"/>
          <w:szCs w:val="32"/>
          <w:cs/>
          <w:lang w:bidi="th-TH"/>
        </w:rPr>
        <w:t>0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CF68E2" w:rsidRDefault="00CF68E2" w:rsidP="00CF68E2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15.  </w:t>
      </w:r>
      <w:r w:rsidR="00AA7734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F408B5">
        <w:trPr>
          <w:jc w:val="center"/>
        </w:trPr>
        <w:tc>
          <w:tcPr>
            <w:tcW w:w="675" w:type="dxa"/>
          </w:tcPr>
          <w:p w:rsidR="00452B6B" w:rsidRPr="000C2AAC" w:rsidRDefault="00AC4ACB" w:rsidP="00F408B5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B02F73" w:rsidP="00452B6B">
            <w:pPr>
              <w:rPr>
                <w:rFonts w:asciiTheme="minorBidi" w:hAnsiTheme="minorBidi" w:hint="cs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559" w:type="dxa"/>
          </w:tcPr>
          <w:p w:rsidR="00452B6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ออกมาแล้วไม่เกิน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701"/>
        <w:gridCol w:w="1559"/>
        <w:gridCol w:w="1701"/>
        <w:gridCol w:w="1110"/>
        <w:gridCol w:w="1797"/>
      </w:tblGrid>
      <w:tr w:rsidR="00600A25" w:rsidRPr="000C2AAC" w:rsidTr="00DC27F8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01" w:type="dxa"/>
            <w:vAlign w:val="center"/>
          </w:tcPr>
          <w:p w:rsidR="00422EAB" w:rsidRPr="000C2AAC" w:rsidRDefault="004E651F" w:rsidP="00CF68E2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CF68E2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CF68E2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CF68E2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DC27F8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ใบควบคุมกระบวนงานการต่ออายุ</w:t>
            </w:r>
          </w:p>
        </w:tc>
        <w:tc>
          <w:tcPr>
            <w:tcW w:w="1701" w:type="dxa"/>
          </w:tcPr>
          <w:p w:rsidR="0073104F" w:rsidRPr="000C2AAC" w:rsidRDefault="0073104F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DC27F8">
        <w:tc>
          <w:tcPr>
            <w:tcW w:w="675" w:type="dxa"/>
          </w:tcPr>
          <w:p w:rsidR="00AC4ACB" w:rsidRPr="000C2AAC" w:rsidRDefault="00AC4ACB" w:rsidP="00F408B5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แบบตรวจรับคำขอต่ออายุใบอนุญาต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ขายเครื่องมือแพทย์</w:t>
            </w:r>
          </w:p>
        </w:tc>
        <w:tc>
          <w:tcPr>
            <w:tcW w:w="1701" w:type="dxa"/>
          </w:tcPr>
          <w:p w:rsidR="00AC4ACB" w:rsidRDefault="0073104F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ศูนย์บริการผลิตภัณฑ์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  <w:p w:rsidR="0073104F" w:rsidRPr="000C2AAC" w:rsidRDefault="0073104F" w:rsidP="00AC4ACB">
            <w:pPr>
              <w:rPr>
                <w:rFonts w:asciiTheme="minorBidi" w:hAnsiTheme="minorBidi"/>
              </w:rPr>
            </w:pPr>
          </w:p>
        </w:tc>
        <w:tc>
          <w:tcPr>
            <w:tcW w:w="1559" w:type="dxa"/>
          </w:tcPr>
          <w:p w:rsidR="00AC4ACB" w:rsidRPr="00344A1B" w:rsidRDefault="00AC4ACB" w:rsidP="00344A1B">
            <w:pPr>
              <w:jc w:val="center"/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1701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DC27F8">
        <w:tc>
          <w:tcPr>
            <w:tcW w:w="675" w:type="dxa"/>
          </w:tcPr>
          <w:p w:rsidR="00AC4ACB" w:rsidRPr="000C2AAC" w:rsidRDefault="00AC4ACB" w:rsidP="00F408B5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คำขอต่ออายุใบอนุญาตขายเครื่องมือแพทย์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2)</w:t>
            </w:r>
          </w:p>
        </w:tc>
        <w:tc>
          <w:tcPr>
            <w:tcW w:w="1701" w:type="dxa"/>
          </w:tcPr>
          <w:p w:rsidR="0073104F" w:rsidRPr="000C2AAC" w:rsidRDefault="0073104F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DC27F8">
        <w:tc>
          <w:tcPr>
            <w:tcW w:w="675" w:type="dxa"/>
          </w:tcPr>
          <w:p w:rsidR="00AC4ACB" w:rsidRPr="000C2AAC" w:rsidRDefault="00AC4ACB" w:rsidP="00F408B5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ใบอนุญาตขายเครื่องมือแพทย์หรือใบแทน</w:t>
            </w:r>
          </w:p>
        </w:tc>
        <w:tc>
          <w:tcPr>
            <w:tcW w:w="1701" w:type="dxa"/>
          </w:tcPr>
          <w:p w:rsidR="0073104F" w:rsidRPr="000C2AAC" w:rsidRDefault="0073104F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DC27F8">
        <w:tc>
          <w:tcPr>
            <w:tcW w:w="675" w:type="dxa"/>
          </w:tcPr>
          <w:p w:rsidR="00AC4ACB" w:rsidRPr="000C2AAC" w:rsidRDefault="00AC4ACB" w:rsidP="00F408B5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หนังสือมอบอำนาจและแต่งตั้งผู้ดำเนินกิจการ</w:t>
            </w:r>
          </w:p>
        </w:tc>
        <w:tc>
          <w:tcPr>
            <w:tcW w:w="1701" w:type="dxa"/>
          </w:tcPr>
          <w:p w:rsidR="0073104F" w:rsidRPr="000C2AAC" w:rsidRDefault="0073104F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DC27F8">
        <w:tc>
          <w:tcPr>
            <w:tcW w:w="675" w:type="dxa"/>
          </w:tcPr>
          <w:p w:rsidR="00AC4ACB" w:rsidRPr="000C2AAC" w:rsidRDefault="00AC4ACB" w:rsidP="00F408B5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หนังสือมอบอำนาจเป็นผู้ยื่นคำขอ</w:t>
            </w:r>
          </w:p>
        </w:tc>
        <w:tc>
          <w:tcPr>
            <w:tcW w:w="1701" w:type="dxa"/>
          </w:tcPr>
          <w:p w:rsidR="0073104F" w:rsidRPr="000C2AAC" w:rsidRDefault="0073104F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4709C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กรณีใช้สำเนาจะต้องยังไม่หมดอายุและมีลายเซ็นของเจ้าหน้า</w:t>
            </w:r>
            <w:r w:rsidR="00B02F73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DC27F8">
        <w:tc>
          <w:tcPr>
            <w:tcW w:w="675" w:type="dxa"/>
          </w:tcPr>
          <w:p w:rsidR="00AC4ACB" w:rsidRPr="000C2AAC" w:rsidRDefault="00AC4ACB" w:rsidP="00F408B5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สำเนาทะเบียนและบัตรประจำตัวประชาชน</w:t>
            </w:r>
          </w:p>
        </w:tc>
        <w:tc>
          <w:tcPr>
            <w:tcW w:w="1701" w:type="dxa"/>
          </w:tcPr>
          <w:p w:rsidR="00AC4ACB" w:rsidRPr="000C2AAC" w:rsidRDefault="00B02F73" w:rsidP="00AC4ACB">
            <w:pPr>
              <w:rPr>
                <w:rFonts w:asciiTheme="minorBidi" w:hAnsiTheme="minorBidi" w:hint="cs"/>
                <w:cs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ง กระทรวงมหาดไทย</w:t>
            </w:r>
          </w:p>
        </w:tc>
        <w:tc>
          <w:tcPr>
            <w:tcW w:w="1559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ของผู้มอบอำนาจและรับมอบอำนาจ</w:t>
            </w:r>
            <w:r w:rsidR="00B02F73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="00B02F73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ลงนามรับรองสำเนาถูกต้อง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DC27F8">
        <w:tc>
          <w:tcPr>
            <w:tcW w:w="675" w:type="dxa"/>
          </w:tcPr>
          <w:p w:rsidR="00AC4ACB" w:rsidRPr="000C2AAC" w:rsidRDefault="00AC4ACB" w:rsidP="00F408B5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หนังสือรับรองบริษัท</w:t>
            </w:r>
          </w:p>
        </w:tc>
        <w:tc>
          <w:tcPr>
            <w:tcW w:w="1701" w:type="dxa"/>
          </w:tcPr>
          <w:p w:rsidR="00AC4ACB" w:rsidRPr="000C2AAC" w:rsidRDefault="00B02F73" w:rsidP="00DC27F8">
            <w:pPr>
              <w:rPr>
                <w:rFonts w:asciiTheme="minorBidi" w:hAnsiTheme="minorBidi" w:hint="cs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559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DC27F8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ของผู้ดำเนินกิจการ</w:t>
            </w:r>
          </w:p>
        </w:tc>
        <w:tc>
          <w:tcPr>
            <w:tcW w:w="1701" w:type="dxa"/>
          </w:tcPr>
          <w:p w:rsidR="00AC4ACB" w:rsidRPr="000C2AAC" w:rsidRDefault="00DC27F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344A1B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ออกมาแล้วไม่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 นับจากวันที่ตรวจจนถึงวันที่มายื่นคำขอ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CF68E2" w:rsidRDefault="00CF68E2" w:rsidP="00CF68E2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16.  </w:t>
      </w:r>
      <w:r w:rsidR="00A10CDA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CF68E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04311F" w:rsidRDefault="00A13B6C" w:rsidP="00CF68E2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คำขอต่ออายุใบอนุญาตขาย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(100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และค่าใบอนุญาตขาย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(1,000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  <w:r w:rsidR="0004311F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</w:t>
            </w:r>
          </w:p>
          <w:p w:rsidR="00A13B6C" w:rsidRPr="000C2AAC" w:rsidRDefault="0004311F" w:rsidP="00CF68E2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รวมทั้งสิ้น </w:t>
            </w:r>
            <w: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1,100 </w:t>
            </w:r>
            <w:r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 (หนึ่งพันหนึ่งร้อยบาทถ้วน)</w:t>
            </w:r>
          </w:p>
          <w:p w:rsidR="008609BE" w:rsidRPr="008609BE" w:rsidRDefault="00B509FC" w:rsidP="008609BE">
            <w:pP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B02F7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73104F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สำนักงานสารณสุขจังหวัด</w:t>
            </w:r>
            <w:r w:rsidR="004709C5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แพร่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</w:tbl>
    <w:p w:rsidR="008E2900" w:rsidRPr="00CF68E2" w:rsidRDefault="008E2900" w:rsidP="00CF68E2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CF68E2" w:rsidRDefault="00CF68E2" w:rsidP="00CF68E2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17.  </w:t>
      </w:r>
      <w:r w:rsidR="00216FA4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B02F73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02F73" w:rsidRPr="00ED5246" w:rsidRDefault="00B02F73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B02F73" w:rsidRPr="00ED5246" w:rsidRDefault="00B02F73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B02F73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02F73" w:rsidRPr="00ED5246" w:rsidRDefault="00B02F73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B02F73" w:rsidRPr="00ED5246" w:rsidRDefault="00B02F73" w:rsidP="007C70D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B02F73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02F73" w:rsidRPr="00ED5246" w:rsidRDefault="00B02F73" w:rsidP="007C70D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B02F73" w:rsidRPr="00ED5246" w:rsidRDefault="00B02F73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DC27F8" w:rsidRPr="00B02F73" w:rsidRDefault="00DC27F8" w:rsidP="00DC27F8">
      <w:pPr>
        <w:pStyle w:val="ListParagraph"/>
        <w:tabs>
          <w:tab w:val="left" w:pos="360"/>
          <w:tab w:val="left" w:pos="1305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CF68E2" w:rsidRDefault="00CF68E2" w:rsidP="00CF68E2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18.  </w:t>
      </w:r>
      <w:r w:rsidR="00C3045F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CF68E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F408B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ตัวอย่างหนังสือมอบอำนาจและแต่งตั้งเป็นผู้ดำเนินกิจการ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CF68E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F408B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ตัวอย่างหนังสือมอบอำนาจเป็นผู้ยื่นคำขอ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CF68E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Default="00F064C0" w:rsidP="00F408B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ขั้นตอนการยื่นคำขออนุญาตขายเครื่องมือแพทย์</w:t>
            </w:r>
          </w:p>
          <w:p w:rsidR="00CF68E2" w:rsidRPr="000C2AAC" w:rsidRDefault="00CF68E2" w:rsidP="00F408B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D51311" w:rsidRPr="00CF68E2" w:rsidRDefault="00CF68E2" w:rsidP="00CF68E2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19.  </w:t>
      </w:r>
      <w:r w:rsidR="00D51311" w:rsidRPr="00CF68E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CF68E2" w:rsidP="00CF68E2">
      <w:pPr>
        <w:spacing w:after="0" w:line="240" w:lineRule="auto"/>
        <w:ind w:left="72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41399">
        <w:rPr>
          <w:rFonts w:ascii="Cordia New" w:hAnsi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>
        <w:rPr>
          <w:rFonts w:asciiTheme="minorBidi" w:hAnsiTheme="minorBidi"/>
          <w:sz w:val="32"/>
          <w:szCs w:val="32"/>
          <w:lang w:bidi="th-TH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bidi="th-TH"/>
        </w:rPr>
        <w:t>ไม่รวมระยะเวลารอผู้ประกอบการแก้ไขปรับปรุงสถานที่หรือส่งเอกสารเพิ่มเติม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C27F8" w:rsidRDefault="00DC27F8">
      <w:pPr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color w:val="0D0D0D" w:themeColor="text1" w:themeTint="F2"/>
          <w:lang w:bidi="th-TH"/>
        </w:rPr>
        <w:br w:type="page"/>
      </w:r>
    </w:p>
    <w:p w:rsidR="00CF68E2" w:rsidRDefault="00CF68E2" w:rsidP="00CF68E2">
      <w:pPr>
        <w:jc w:val="center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lastRenderedPageBreak/>
        <w:t>วิธีการยื่นคำขอเกี่ยวกับ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</w:t>
      </w:r>
      <w:r w:rsidR="0085032E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่ออายุใบอนุญาต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ขายเครื่องมือแพทย์</w:t>
      </w:r>
    </w:p>
    <w:p w:rsidR="00CF68E2" w:rsidRDefault="00A42A30">
      <w:pPr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margin-left:-21.6pt;margin-top:637.75pt;width:324.55pt;height:77.8pt;z-index:251691008;mso-height-percent:200;mso-height-percent:200;mso-width-relative:margin;mso-height-relative:margin" strokecolor="#375623 [1609]">
            <v:textbox style="mso-fit-shape-to-text:t">
              <w:txbxContent>
                <w:p w:rsidR="00CF68E2" w:rsidRPr="00C21318" w:rsidRDefault="00CF68E2" w:rsidP="00CF68E2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CF68E2" w:rsidRPr="00C21318" w:rsidRDefault="00CF68E2" w:rsidP="00CF68E2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5" type="#_x0000_t32" style="position:absolute;margin-left:421.5pt;margin-top:114.4pt;width:0;height:50.25pt;z-index:251689984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34" type="#_x0000_t32" style="position:absolute;margin-left:97.5pt;margin-top:118.9pt;width:0;height:32.25pt;z-index:251688960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33" type="#_x0000_t32" style="position:absolute;margin-left:367.85pt;margin-top:114.4pt;width:53.65pt;height:0;z-index:251687936" o:connectortype="straight"/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32" type="#_x0000_t32" style="position:absolute;margin-left:97.5pt;margin-top:118.15pt;width:67.4pt;height:.75pt;flip:x;z-index:251686912" o:connectortype="straight"/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31" type="#_x0000_t32" style="position:absolute;margin-left:430.5pt;margin-top:570.4pt;width:0;height:32.25pt;z-index:251685888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30" type="#_x0000_t32" style="position:absolute;margin-left:430.5pt;margin-top:468.4pt;width:0;height:33.75pt;z-index:251684864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8" type="#_x0000_t32" style="position:absolute;margin-left:430.5pt;margin-top:260.25pt;width:0;height:47.65pt;z-index:251682816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7" type="#_x0000_t32" style="position:absolute;margin-left:258pt;margin-top:151.15pt;width:0;height:237pt;flip:y;z-index:251681792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6" type="#_x0000_t32" style="position:absolute;margin-left:165.3pt;margin-top:406.9pt;width:29.4pt;height:.75pt;flip:y;z-index:251680768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5" type="#_x0000_t32" style="position:absolute;margin-left:61.5pt;margin-top:502.15pt;width:0;height:36pt;z-index:251679744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4" type="#_x0000_t32" style="position:absolute;margin-left:61.5pt;margin-top:437.7pt;width:0;height:20.2pt;z-index:251678720" o:connectortype="straight"/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3" type="#_x0000_t32" style="position:absolute;margin-left:61.5pt;margin-top:343.9pt;width:0;height:44.25pt;z-index:251677696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2" type="#_x0000_t32" style="position:absolute;margin-left:61.5pt;margin-top:260.25pt;width:0;height:32.65pt;z-index:251676672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1" type="#_x0000_t32" style="position:absolute;margin-left:262.5pt;margin-top:61.65pt;width:0;height:27.25pt;z-index:251675648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9" type="#_x0000_t202" style="position:absolute;margin-left:320.2pt;margin-top:606.4pt;width:175.55pt;height:67.85pt;z-index:251673600;mso-width-relative:margin;mso-height-relative:margin">
            <v:textbox style="mso-next-textbox:#_x0000_s1119">
              <w:txbxContent>
                <w:p w:rsidR="00CF68E2" w:rsidRDefault="0085032E" w:rsidP="00CF68E2">
                  <w:pPr>
                    <w:rPr>
                      <w:szCs w:val="28"/>
                      <w:cs/>
                      <w:lang w:bidi="th-TH"/>
                    </w:rPr>
                  </w:pPr>
                  <w:r w:rsidRPr="0085032E">
                    <w:rPr>
                      <w:rFonts w:asciiTheme="minorBidi" w:hAnsiTheme="minorBidi"/>
                      <w:sz w:val="28"/>
                      <w:szCs w:val="28"/>
                    </w:rPr>
                    <w:t>3.3</w:t>
                  </w:r>
                  <w:r w:rsidR="00CF68E2">
                    <w:rPr>
                      <w:szCs w:val="28"/>
                    </w:rPr>
                    <w:t xml:space="preserve"> </w:t>
                  </w:r>
                  <w:r w:rsidR="00CF68E2">
                    <w:rPr>
                      <w:rFonts w:hint="cs"/>
                      <w:szCs w:val="28"/>
                      <w:cs/>
                      <w:lang w:bidi="th-TH"/>
                    </w:rPr>
                    <w:t>เมื่อครบระยะเวลาดำเนินการให้ผู้ยื่นนำใบเสร็จรับเงินยื่นติดต่อขอรับใบอนุญาตขายเครื่องมือแพทย์กับเจ้าหน้าที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8" type="#_x0000_t202" style="position:absolute;margin-left:316.1pt;margin-top:502.15pt;width:197.7pt;height:68.25pt;z-index:251672576;mso-width-relative:margin;mso-height-relative:margin">
            <v:textbox style="mso-next-textbox:#_x0000_s1118">
              <w:txbxContent>
                <w:p w:rsidR="00CF68E2" w:rsidRPr="00B164C2" w:rsidRDefault="0085032E" w:rsidP="00CF68E2">
                  <w:pPr>
                    <w:spacing w:after="0" w:line="240" w:lineRule="auto"/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 w:hint="cs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3.2</w:t>
                  </w:r>
                  <w:r w:rsidR="00CF68E2">
                    <w:rPr>
                      <w:rFonts w:asciiTheme="minorBidi" w:hAnsiTheme="minorBidi" w:hint="cs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 xml:space="preserve"> </w:t>
                  </w:r>
                  <w:r w:rsidR="00CF68E2" w:rsidRPr="00B164C2"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แจ้งผลเมื่อพิจารณาแล้วเสร็จ หากล่าช้ากว่าระยะเวลาที่คู่มือกำหนด จะแจ้งเหตุแห่งความล่าช้าทุก 7 วันจนกว่าจะพิจารณาแล้วเสร็จ</w:t>
                  </w:r>
                </w:p>
                <w:p w:rsidR="00CF68E2" w:rsidRPr="00B164C2" w:rsidRDefault="00CF68E2" w:rsidP="00CF68E2">
                  <w:pPr>
                    <w:rPr>
                      <w:rFonts w:asciiTheme="minorBidi" w:hAnsiTheme="minorBidi"/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6" type="#_x0000_t202" style="position:absolute;margin-left:200.7pt;margin-top:388.15pt;width:94.05pt;height:45.75pt;z-index:251670528" stroked="f">
            <v:textbox>
              <w:txbxContent>
                <w:p w:rsidR="00CF68E2" w:rsidRDefault="00CF68E2" w:rsidP="00CF68E2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/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5" type="#_x0000_t202" style="position:absolute;margin-left:22.2pt;margin-top:464.65pt;width:115pt;height:45.75pt;z-index:251669504" stroked="f">
            <v:textbox>
              <w:txbxContent>
                <w:p w:rsidR="00CF68E2" w:rsidRDefault="00CF68E2" w:rsidP="00CF68E2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3" type="#_x0000_t202" style="position:absolute;margin-left:-2pt;margin-top:388.15pt;width:166.9pt;height:49.1pt;z-index:251667456;mso-width-relative:margin;mso-height-relative:margin">
            <v:textbox>
              <w:txbxContent>
                <w:p w:rsidR="00CF68E2" w:rsidRDefault="00CF68E2" w:rsidP="00CF68E2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>2.</w:t>
                  </w:r>
                  <w:r w:rsidR="0085032E">
                    <w:rPr>
                      <w:rFonts w:hint="cs"/>
                      <w:szCs w:val="28"/>
                      <w:cs/>
                      <w:lang w:bidi="th-TH"/>
                    </w:rPr>
                    <w:t>1.2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ผู้ยื่นคำขอแก้ไขข้อบกพร่องภายในระยะเวลาที่กำหนดและนำมายื่นใหม่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2" type="#_x0000_t202" style="position:absolute;margin-left:2.25pt;margin-top:297.4pt;width:117.3pt;height:46.5pt;z-index:251666432">
            <v:textbox>
              <w:txbxContent>
                <w:p w:rsidR="00CF68E2" w:rsidRPr="00F75C1C" w:rsidRDefault="00CF68E2" w:rsidP="00CF68E2">
                  <w:pPr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>2.</w:t>
                  </w:r>
                  <w:r w:rsidR="0085032E"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>1.1</w:t>
                  </w: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  <w:t>มอบสำเนาบันทึกข้อบกพร่องให้ผู้ยื่นคำขอ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1" type="#_x0000_t202" style="position:absolute;margin-left:2.25pt;margin-top:211.15pt;width:177.85pt;height:48.65pt;z-index:251665408;mso-width-relative:margin;mso-height-relative:margin">
            <v:textbox>
              <w:txbxContent>
                <w:p w:rsidR="00CF68E2" w:rsidRDefault="00CF68E2" w:rsidP="00CF68E2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2.1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เจ้าหน้าที่บันทึกข้อบกพร่องและระยะเวลาแก้ไขพร้อมลงนามรับทราบร่วมกัน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0" type="#_x0000_t202" style="position:absolute;margin-left:352.25pt;margin-top:166.15pt;width:120.25pt;height:30.75pt;z-index:251664384;mso-width-relative:margin;mso-height-relative:margin" filled="f" stroked="f">
            <v:textbox style="mso-next-textbox:#_x0000_s1110">
              <w:txbxContent>
                <w:p w:rsidR="00CF68E2" w:rsidRPr="00F75C1C" w:rsidRDefault="00CF68E2" w:rsidP="00CF68E2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09" type="#_x0000_t202" style="position:absolute;margin-left:40.25pt;margin-top:164.65pt;width:134.5pt;height:32.25pt;z-index:251663360;mso-width-relative:margin;mso-height-relative:margin" filled="f" stroked="f">
            <v:textbox style="mso-next-textbox:#_x0000_s1109">
              <w:txbxContent>
                <w:p w:rsidR="00CF68E2" w:rsidRPr="00F75C1C" w:rsidRDefault="00CF68E2" w:rsidP="00CF68E2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07" type="#_x0000_t202" style="position:absolute;margin-left:302.95pt;margin-top:211.15pt;width:202.55pt;height:49.1pt;z-index:251661312;mso-width-percent:400;mso-width-percent:400;mso-width-relative:margin;mso-height-relative:margin">
            <v:textbox style="mso-next-textbox:#_x0000_s1107">
              <w:txbxContent>
                <w:p w:rsidR="00CF68E2" w:rsidRPr="00052F03" w:rsidRDefault="0085032E" w:rsidP="00CF68E2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>2.2</w:t>
                  </w:r>
                  <w:r w:rsidR="00CF68E2"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 xml:space="preserve"> </w:t>
                  </w:r>
                  <w:r w:rsidR="00CF68E2"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="00CF68E2"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ชำระค่าธรรมเนียมคำขอ</w:t>
                  </w:r>
                  <w:r w:rsidR="00CF68E2"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="00CF68E2"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ที่</w:t>
                  </w:r>
                  <w:r w:rsidR="00B02F73"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ศูนย์บริการผลิตภัณฑ์สุขภาพเบ็ดเสร็จ สสจ.</w:t>
                  </w:r>
                  <w:r w:rsidR="00B02F7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06" type="#_x0000_t202" style="position:absolute;margin-left:165.3pt;margin-top:93.1pt;width:202.55pt;height:52.1pt;z-index:251660288;mso-width-percent:400;mso-width-percent:400;mso-width-relative:margin;mso-height-relative:margin">
            <v:textbox>
              <w:txbxContent>
                <w:p w:rsidR="00CF68E2" w:rsidRPr="00052F03" w:rsidRDefault="00CF68E2" w:rsidP="00CF68E2">
                  <w:pPr>
                    <w:rPr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052F03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)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เจ้าหน้าที่พิจารณา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ตรวจสอบเอกสารถูกต้อง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 xml:space="preserve"> ครบถ้วน ตามหลักเกณฑ์และเงื่อนไข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05" type="#_x0000_t202" style="position:absolute;margin-left:164.9pt;margin-top:3.8pt;width:202.55pt;height:30.45pt;z-index:251659264;mso-width-percent:400;mso-height-percent:200;mso-width-percent:400;mso-height-percent:200;mso-width-relative:margin;mso-height-relative:margin">
            <v:textbox style="mso-fit-shape-to-text:t">
              <w:txbxContent>
                <w:p w:rsidR="00CF68E2" w:rsidRPr="00052F03" w:rsidRDefault="00CF68E2" w:rsidP="00CF68E2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1)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ผู้ยื่นคำขอติดต่อเจ้าหน้าที่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 ศูนย์บริการผลิตภัณฑ์สุขภาพเบ็ดเสร็จ สสจ.</w:t>
                  </w:r>
                  <w:r w:rsidR="004709C5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</w:txbxContent>
            </v:textbox>
          </v:shape>
        </w:pict>
      </w:r>
    </w:p>
    <w:p w:rsidR="00CF68E2" w:rsidRDefault="00CF68E2">
      <w:pPr>
        <w:rPr>
          <w:rFonts w:asciiTheme="minorBidi" w:hAnsiTheme="minorBidi"/>
          <w:color w:val="0D0D0D" w:themeColor="text1" w:themeTint="F2"/>
          <w:lang w:bidi="th-TH"/>
        </w:rPr>
      </w:pPr>
    </w:p>
    <w:p w:rsidR="00CF68E2" w:rsidRDefault="00CF68E2">
      <w:pPr>
        <w:rPr>
          <w:rFonts w:asciiTheme="minorBidi" w:hAnsiTheme="minorBidi"/>
          <w:color w:val="0D0D0D" w:themeColor="text1" w:themeTint="F2"/>
          <w:lang w:bidi="th-TH"/>
        </w:rPr>
      </w:pPr>
    </w:p>
    <w:p w:rsidR="00CF68E2" w:rsidRDefault="00CF68E2">
      <w:pPr>
        <w:rPr>
          <w:rFonts w:asciiTheme="minorBidi" w:hAnsiTheme="minorBidi"/>
          <w:color w:val="0D0D0D" w:themeColor="text1" w:themeTint="F2"/>
          <w:lang w:bidi="th-TH"/>
        </w:rPr>
      </w:pPr>
    </w:p>
    <w:p w:rsidR="003F4A0D" w:rsidRPr="000C2AAC" w:rsidRDefault="00B02F73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  <w:bookmarkStart w:id="0" w:name="_GoBack"/>
      <w:bookmarkEnd w:id="0"/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7" type="#_x0000_t202" style="position:absolute;left:0;text-align:left;margin-left:307.5pt;margin-top:314.8pt;width:169.4pt;height:55.8pt;z-index:251671552;mso-width-relative:margin;mso-height-relative:margin">
            <v:textbox>
              <w:txbxContent>
                <w:p w:rsidR="00CF68E2" w:rsidRDefault="0085032E" w:rsidP="00CF68E2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3.1 </w:t>
                  </w:r>
                  <w:r w:rsidR="00CF68E2"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เจ้าหน้าที่พิจารณาอนุญาต/ไม่อนุญาต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9" type="#_x0000_t32" style="position:absolute;left:0;text-align:left;margin-left:430.5pt;margin-top:269.9pt;width:0;height:33.1pt;z-index:251683840" o:connectortype="straight">
            <v:stroke endarrow="block"/>
          </v:shape>
        </w:pict>
      </w:r>
      <w:r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08" type="#_x0000_t202" style="position:absolute;left:0;text-align:left;margin-left:308.25pt;margin-top:215pt;width:202.1pt;height:50.25pt;z-index:251662336;mso-width-percent:400;mso-width-percent:400;mso-width-relative:margin;mso-height-relative:margin">
            <v:textbox style="mso-next-textbox:#_x0000_s1108">
              <w:txbxContent>
                <w:p w:rsidR="00CF68E2" w:rsidRPr="00052F03" w:rsidRDefault="0085032E" w:rsidP="00CF68E2">
                  <w:pPr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3</w:t>
                  </w:r>
                  <w:r w:rsidR="00CF68E2"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) </w:t>
                  </w:r>
                  <w:r w:rsidR="00B02F7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ผู</w:t>
                  </w:r>
                  <w:r w:rsidR="00CF68E2"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 xml:space="preserve"> </w:t>
                  </w:r>
                  <w:r w:rsidR="00CF68E2"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เจ้าหน้าที่บันทึกข้อมูล</w:t>
                  </w:r>
                </w:p>
                <w:p w:rsidR="00CF68E2" w:rsidRPr="00052F03" w:rsidRDefault="00CF68E2" w:rsidP="00CF68E2">
                  <w:pPr>
                    <w:rPr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A42A30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14" type="#_x0000_t202" style="position:absolute;left:0;text-align:left;margin-left:14.75pt;margin-top:440.35pt;width:104.8pt;height:32.25pt;z-index:251668480">
            <v:textbox style="mso-next-textbox:#_x0000_s1114">
              <w:txbxContent>
                <w:p w:rsidR="00CF68E2" w:rsidRPr="00B164C2" w:rsidRDefault="00CF68E2" w:rsidP="00CF68E2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2.</w:t>
                  </w:r>
                  <w:r w:rsidR="0085032E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1.3</w:t>
                  </w:r>
                  <w:r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 xml:space="preserve"> </w:t>
                  </w:r>
                  <w:r w:rsidRPr="00B164C2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คืนคำขอผู้มายื่น</w:t>
                  </w:r>
                </w:p>
              </w:txbxContent>
            </v:textbox>
          </v:shape>
        </w:pict>
      </w:r>
      <w:r w:rsidR="00A42A30">
        <w:rPr>
          <w:rFonts w:asciiTheme="minorBidi" w:hAnsiTheme="minorBidi"/>
          <w:noProof/>
          <w:color w:val="0D0D0D" w:themeColor="text1" w:themeTint="F2"/>
          <w:lang w:bidi="th-TH"/>
        </w:rPr>
        <w:pict>
          <v:shape id="_x0000_s1120" type="#_x0000_t202" style="position:absolute;left:0;text-align:left;margin-left:-22pt;margin-top:499.6pt;width:222.7pt;height:28.3pt;z-index:251674624;mso-width-relative:margin;mso-height-relative:margin">
            <v:textbox style="mso-next-textbox:#_x0000_s1120">
              <w:txbxContent>
                <w:p w:rsidR="00CF68E2" w:rsidRDefault="00CF68E2" w:rsidP="00CF68E2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สรุป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3 ขั้นตอน รวมระยะเวลาดำเนินการ 4 วันทำการ</w:t>
                  </w:r>
                </w:p>
              </w:txbxContent>
            </v:textbox>
          </v:shape>
        </w:pict>
      </w:r>
    </w:p>
    <w:sectPr w:rsidR="003F4A0D" w:rsidRPr="000C2AAC" w:rsidSect="004709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657" w:bottom="12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A30" w:rsidRDefault="00A42A30" w:rsidP="00C81DB8">
      <w:pPr>
        <w:spacing w:after="0" w:line="240" w:lineRule="auto"/>
      </w:pPr>
      <w:r>
        <w:separator/>
      </w:r>
    </w:p>
  </w:endnote>
  <w:endnote w:type="continuationSeparator" w:id="0">
    <w:p w:rsidR="00A42A30" w:rsidRDefault="00A42A3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E2" w:rsidRDefault="00CF68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E2" w:rsidRDefault="00CF68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E2" w:rsidRDefault="00CF68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A30" w:rsidRDefault="00A42A30" w:rsidP="00C81DB8">
      <w:pPr>
        <w:spacing w:after="0" w:line="240" w:lineRule="auto"/>
      </w:pPr>
      <w:r>
        <w:separator/>
      </w:r>
    </w:p>
  </w:footnote>
  <w:footnote w:type="continuationSeparator" w:id="0">
    <w:p w:rsidR="00A42A30" w:rsidRDefault="00A42A3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E2" w:rsidRDefault="00CF68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F68E2" w:rsidRDefault="00A42A30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2F73">
          <w:rPr>
            <w:noProof/>
          </w:rPr>
          <w:t>7</w:t>
        </w:r>
        <w:r>
          <w:rPr>
            <w:noProof/>
          </w:rPr>
          <w:fldChar w:fldCharType="end"/>
        </w:r>
        <w:r w:rsidR="00CF68E2">
          <w:rPr>
            <w:noProof/>
          </w:rPr>
          <w:t>/</w:t>
        </w:r>
        <w:r w:rsidR="008609BE">
          <w:rPr>
            <w:noProof/>
          </w:rPr>
          <w:fldChar w:fldCharType="begin"/>
        </w:r>
        <w:r w:rsidR="00CF68E2">
          <w:rPr>
            <w:noProof/>
          </w:rPr>
          <w:instrText xml:space="preserve"> NUMPAGES  \# "0" \* Arabic </w:instrText>
        </w:r>
        <w:r w:rsidR="008609BE">
          <w:rPr>
            <w:noProof/>
          </w:rPr>
          <w:fldChar w:fldCharType="separate"/>
        </w:r>
        <w:r w:rsidR="00B02F73">
          <w:rPr>
            <w:noProof/>
          </w:rPr>
          <w:t>7</w:t>
        </w:r>
        <w:r w:rsidR="008609BE">
          <w:rPr>
            <w:noProof/>
          </w:rPr>
          <w:fldChar w:fldCharType="end"/>
        </w:r>
      </w:p>
    </w:sdtContent>
  </w:sdt>
  <w:p w:rsidR="00CF68E2" w:rsidRDefault="00CF68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E2" w:rsidRDefault="00CF68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311F"/>
    <w:rsid w:val="00045650"/>
    <w:rsid w:val="00067A20"/>
    <w:rsid w:val="00075E4A"/>
    <w:rsid w:val="00090552"/>
    <w:rsid w:val="00094F82"/>
    <w:rsid w:val="000A13E5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A2B62"/>
    <w:rsid w:val="002B2D62"/>
    <w:rsid w:val="002B3B12"/>
    <w:rsid w:val="002B4D3D"/>
    <w:rsid w:val="002C3E03"/>
    <w:rsid w:val="00301CDC"/>
    <w:rsid w:val="00313D38"/>
    <w:rsid w:val="003240F6"/>
    <w:rsid w:val="003257F6"/>
    <w:rsid w:val="00344A1B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709C5"/>
    <w:rsid w:val="004C0C85"/>
    <w:rsid w:val="004C3BDE"/>
    <w:rsid w:val="004E30D6"/>
    <w:rsid w:val="004E5749"/>
    <w:rsid w:val="004E651F"/>
    <w:rsid w:val="0050561E"/>
    <w:rsid w:val="005223AF"/>
    <w:rsid w:val="00541A32"/>
    <w:rsid w:val="00560D63"/>
    <w:rsid w:val="00575FAF"/>
    <w:rsid w:val="00593E8D"/>
    <w:rsid w:val="005C6B68"/>
    <w:rsid w:val="00600A25"/>
    <w:rsid w:val="006020EE"/>
    <w:rsid w:val="00602120"/>
    <w:rsid w:val="006437C0"/>
    <w:rsid w:val="0064558D"/>
    <w:rsid w:val="0065175D"/>
    <w:rsid w:val="00686AAA"/>
    <w:rsid w:val="006974B7"/>
    <w:rsid w:val="006A7B10"/>
    <w:rsid w:val="006B37B7"/>
    <w:rsid w:val="006C07C4"/>
    <w:rsid w:val="006C6C22"/>
    <w:rsid w:val="006F4753"/>
    <w:rsid w:val="00707AED"/>
    <w:rsid w:val="00712638"/>
    <w:rsid w:val="0073104F"/>
    <w:rsid w:val="00760D0B"/>
    <w:rsid w:val="00761FD0"/>
    <w:rsid w:val="00771FD1"/>
    <w:rsid w:val="00781575"/>
    <w:rsid w:val="007851BE"/>
    <w:rsid w:val="00790214"/>
    <w:rsid w:val="00793306"/>
    <w:rsid w:val="007C7A72"/>
    <w:rsid w:val="007E1E74"/>
    <w:rsid w:val="007F6D85"/>
    <w:rsid w:val="00811134"/>
    <w:rsid w:val="0085032E"/>
    <w:rsid w:val="0085230C"/>
    <w:rsid w:val="008609BE"/>
    <w:rsid w:val="00862FC5"/>
    <w:rsid w:val="0087182F"/>
    <w:rsid w:val="0087509D"/>
    <w:rsid w:val="00882512"/>
    <w:rsid w:val="008A3CB7"/>
    <w:rsid w:val="008B3521"/>
    <w:rsid w:val="008D7B9E"/>
    <w:rsid w:val="008E2900"/>
    <w:rsid w:val="00914267"/>
    <w:rsid w:val="009202B1"/>
    <w:rsid w:val="00934C64"/>
    <w:rsid w:val="00982CD7"/>
    <w:rsid w:val="00983E7C"/>
    <w:rsid w:val="0098687F"/>
    <w:rsid w:val="00995D16"/>
    <w:rsid w:val="009A11E7"/>
    <w:rsid w:val="009A1805"/>
    <w:rsid w:val="009B06C0"/>
    <w:rsid w:val="009B5DC8"/>
    <w:rsid w:val="009B68CC"/>
    <w:rsid w:val="009B7715"/>
    <w:rsid w:val="009C0F0B"/>
    <w:rsid w:val="009E6504"/>
    <w:rsid w:val="00A05B9B"/>
    <w:rsid w:val="00A10CDA"/>
    <w:rsid w:val="00A13B6C"/>
    <w:rsid w:val="00A42A30"/>
    <w:rsid w:val="00A47E94"/>
    <w:rsid w:val="00A67B36"/>
    <w:rsid w:val="00AA7734"/>
    <w:rsid w:val="00AB36A5"/>
    <w:rsid w:val="00AC4ACB"/>
    <w:rsid w:val="00AE4094"/>
    <w:rsid w:val="00AE6A9D"/>
    <w:rsid w:val="00AF4A06"/>
    <w:rsid w:val="00AF789F"/>
    <w:rsid w:val="00B02F73"/>
    <w:rsid w:val="00B075D9"/>
    <w:rsid w:val="00B14D23"/>
    <w:rsid w:val="00B23DA2"/>
    <w:rsid w:val="00B509FC"/>
    <w:rsid w:val="00B742BA"/>
    <w:rsid w:val="00B80DBF"/>
    <w:rsid w:val="00B91172"/>
    <w:rsid w:val="00B95782"/>
    <w:rsid w:val="00BC41C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25A3"/>
    <w:rsid w:val="00CD3DDC"/>
    <w:rsid w:val="00CE1E66"/>
    <w:rsid w:val="00CE4A67"/>
    <w:rsid w:val="00CE687B"/>
    <w:rsid w:val="00CF27C9"/>
    <w:rsid w:val="00CF643C"/>
    <w:rsid w:val="00CF68E2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95A4D"/>
    <w:rsid w:val="00DC27F8"/>
    <w:rsid w:val="00DE0358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408B5"/>
    <w:rsid w:val="00F5490C"/>
    <w:rsid w:val="00F62F55"/>
    <w:rsid w:val="00F70E4A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31"/>
        <o:r id="V:Rule2" type="connector" idref="#_x0000_s1130"/>
        <o:r id="V:Rule3" type="connector" idref="#_x0000_s1124"/>
        <o:r id="V:Rule4" type="connector" idref="#_x0000_s1125"/>
        <o:r id="V:Rule5" type="connector" idref="#_x0000_s1134"/>
        <o:r id="V:Rule6" type="connector" idref="#_x0000_s1128"/>
        <o:r id="V:Rule7" type="connector" idref="#_x0000_s1121"/>
        <o:r id="V:Rule8" type="connector" idref="#_x0000_s1123"/>
        <o:r id="V:Rule9" type="connector" idref="#_x0000_s1129"/>
        <o:r id="V:Rule10" type="connector" idref="#_x0000_s1126"/>
        <o:r id="V:Rule11" type="connector" idref="#_x0000_s1132"/>
        <o:r id="V:Rule12" type="connector" idref="#_x0000_s1133"/>
        <o:r id="V:Rule13" type="connector" idref="#_x0000_s1127"/>
        <o:r id="V:Rule14" type="connector" idref="#_x0000_s1135"/>
        <o:r id="V:Rule15" type="connector" idref="#_x0000_s112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CA771-F11D-41B2-8476-6ED6C9F7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36</TotalTime>
  <Pages>7</Pages>
  <Words>1056</Words>
  <Characters>6023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16</cp:revision>
  <cp:lastPrinted>2015-07-02T08:08:00Z</cp:lastPrinted>
  <dcterms:created xsi:type="dcterms:W3CDTF">2015-06-22T11:02:00Z</dcterms:created>
  <dcterms:modified xsi:type="dcterms:W3CDTF">2015-07-09T16:07:00Z</dcterms:modified>
</cp:coreProperties>
</file>